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58C9" w14:textId="77777777" w:rsidR="00A13E4B" w:rsidRDefault="00A13E4B" w:rsidP="00A13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WHYTHED (</w:t>
      </w:r>
      <w:proofErr w:type="gramStart"/>
      <w:r>
        <w:rPr>
          <w:rFonts w:cs="Times New Roman"/>
          <w:szCs w:val="24"/>
          <w:u w:val="single"/>
        </w:rPr>
        <w:t>WHITEHEAD)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(d.1495)</w:t>
      </w:r>
    </w:p>
    <w:p w14:paraId="7FBDD761" w14:textId="77777777" w:rsidR="00A13E4B" w:rsidRDefault="00A13E4B" w:rsidP="00A13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Wye, Kent.</w:t>
      </w:r>
    </w:p>
    <w:p w14:paraId="30FCA591" w14:textId="77777777" w:rsidR="00A13E4B" w:rsidRDefault="00A13E4B" w:rsidP="00A13E4B">
      <w:pPr>
        <w:pStyle w:val="NoSpacing"/>
        <w:rPr>
          <w:rFonts w:cs="Times New Roman"/>
          <w:szCs w:val="24"/>
        </w:rPr>
      </w:pPr>
    </w:p>
    <w:p w14:paraId="676872EE" w14:textId="77777777" w:rsidR="00A13E4B" w:rsidRDefault="00A13E4B" w:rsidP="00A13E4B">
      <w:pPr>
        <w:pStyle w:val="NoSpacing"/>
        <w:rPr>
          <w:rFonts w:cs="Times New Roman"/>
          <w:szCs w:val="24"/>
        </w:rPr>
      </w:pPr>
    </w:p>
    <w:p w14:paraId="2D0E0AB3" w14:textId="77777777" w:rsidR="00A13E4B" w:rsidRDefault="00A13E4B" w:rsidP="00A13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He died.</w:t>
      </w:r>
    </w:p>
    <w:p w14:paraId="0EBD40A2" w14:textId="77777777" w:rsidR="00A13E4B" w:rsidRDefault="00A13E4B" w:rsidP="00A13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(UK, Extracted Probate Records, 1269-1975)</w:t>
      </w:r>
    </w:p>
    <w:p w14:paraId="0D6544E5" w14:textId="77777777" w:rsidR="00A13E4B" w:rsidRDefault="00A13E4B" w:rsidP="00A13E4B">
      <w:pPr>
        <w:pStyle w:val="NoSpacing"/>
        <w:rPr>
          <w:rFonts w:cs="Times New Roman"/>
          <w:szCs w:val="24"/>
        </w:rPr>
      </w:pPr>
    </w:p>
    <w:p w14:paraId="0110C7F5" w14:textId="77777777" w:rsidR="00A13E4B" w:rsidRDefault="00A13E4B" w:rsidP="00A13E4B">
      <w:pPr>
        <w:pStyle w:val="NoSpacing"/>
        <w:rPr>
          <w:rFonts w:cs="Times New Roman"/>
          <w:szCs w:val="24"/>
        </w:rPr>
      </w:pPr>
    </w:p>
    <w:p w14:paraId="7BD3AF68" w14:textId="77777777" w:rsidR="00A13E4B" w:rsidRDefault="00A13E4B" w:rsidP="00A13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March 2024</w:t>
      </w:r>
    </w:p>
    <w:p w14:paraId="364114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F8E8D" w14:textId="77777777" w:rsidR="00A13E4B" w:rsidRDefault="00A13E4B" w:rsidP="009139A6">
      <w:r>
        <w:separator/>
      </w:r>
    </w:p>
  </w:endnote>
  <w:endnote w:type="continuationSeparator" w:id="0">
    <w:p w14:paraId="217E01A5" w14:textId="77777777" w:rsidR="00A13E4B" w:rsidRDefault="00A13E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27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84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82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A562" w14:textId="77777777" w:rsidR="00A13E4B" w:rsidRDefault="00A13E4B" w:rsidP="009139A6">
      <w:r>
        <w:separator/>
      </w:r>
    </w:p>
  </w:footnote>
  <w:footnote w:type="continuationSeparator" w:id="0">
    <w:p w14:paraId="6607200F" w14:textId="77777777" w:rsidR="00A13E4B" w:rsidRDefault="00A13E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1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B9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C62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E4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3E4B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5FD1"/>
  <w15:chartTrackingRefBased/>
  <w15:docId w15:val="{DC19085F-5402-4E76-8873-B50ECD22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2024-03-29T21:55:00Z</dcterms:created>
  <dcterms:modified xsi:type="dcterms:W3CDTF">2024-03-29T21:56:00Z</dcterms:modified>
</cp:coreProperties>
</file>